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B797" w14:textId="3790F347" w:rsidR="0041080C" w:rsidRDefault="0041080C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2498" w:rsidRPr="00DE2498">
        <w:rPr>
          <w:rFonts w:cs="Arial"/>
          <w:b/>
          <w:bCs/>
          <w:sz w:val="26"/>
          <w:szCs w:val="26"/>
        </w:rPr>
        <w:t>S5-24424</w:t>
      </w:r>
      <w:r w:rsidR="00F37C98">
        <w:rPr>
          <w:rFonts w:cs="Arial"/>
          <w:b/>
          <w:bCs/>
          <w:sz w:val="26"/>
          <w:szCs w:val="26"/>
        </w:rPr>
        <w:t>9</w:t>
      </w:r>
    </w:p>
    <w:p w14:paraId="2ACAE3DD" w14:textId="77777777" w:rsidR="0041080C" w:rsidRDefault="0041080C" w:rsidP="0041080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5A8E48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2498">
              <w:rPr>
                <w:b/>
                <w:noProof/>
                <w:sz w:val="28"/>
              </w:rPr>
              <w:t>00</w:t>
            </w:r>
            <w:r w:rsidR="00F37C98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1E60D82" w:rsidR="003D0A48" w:rsidRPr="00410371" w:rsidRDefault="0041080C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98761B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B7338E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F3281B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943132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F3281B">
              <w:rPr>
                <w:noProof/>
              </w:rPr>
              <w:t>4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DF4C76B" w:rsidR="003D0A48" w:rsidRDefault="00DE249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2170A02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41080C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41080C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13E252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B7338E">
                <w:rPr>
                  <w:noProof/>
                </w:rPr>
                <w:t>4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FFEE" w14:textId="77777777" w:rsidR="001D45A0" w:rsidRDefault="001D45A0" w:rsidP="001D45A0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4460250D" w:rsidR="00A2064B" w:rsidRPr="004D6A33" w:rsidRDefault="001D45A0" w:rsidP="001D45A0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FC73863" w:rsidR="00EA4E11" w:rsidRDefault="001D45A0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</w:t>
            </w:r>
            <w:proofErr w:type="gramStart"/>
            <w:r w:rsidRPr="00C7103B">
              <w:t>"</w:t>
            </w:r>
            <w:r>
              <w:t xml:space="preserve"> ,</w:t>
            </w:r>
            <w:proofErr w:type="gramEnd"/>
            <w:r>
              <w:t xml:space="preserve">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9596CB" w:rsidR="003D0A48" w:rsidRDefault="001D45A0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E9E7848" w14:textId="77777777" w:rsidR="00B7338E" w:rsidRDefault="00B7338E" w:rsidP="00B7338E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40792E22" w14:textId="77777777" w:rsidR="00B7338E" w:rsidRDefault="00B7338E" w:rsidP="00B7338E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B7338E" w14:paraId="27963F9E" w14:textId="77777777" w:rsidTr="00B7338E">
        <w:trPr>
          <w:tblHeader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EBAF3D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AE6552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71AA11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B7338E" w14:paraId="1BA330F7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6A63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7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2591D38D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666D973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43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769CA14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1E4788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4F011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8D5B8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A0D4F2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6566555F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2F5F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F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29558C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51FE8DB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D90573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-NBAP”,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-ALCAP”.</w:t>
            </w:r>
          </w:p>
          <w:p w14:paraId="156DA9E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D4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3BDB605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A0CFCB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F48016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869943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568FC9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7AF268B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6277E16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42A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34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322FEFD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410F307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49485146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662BC79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4E56A3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3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955239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243A36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7E1C71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B9FC18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AD041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5EE2DD8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220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461DA0A3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9A85AC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AAF01F8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6EB6F2C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114A9E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0C7B2C1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5EC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33E7E6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F851AA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05D3B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3B0857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5FD3B9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2C03A3B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23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CF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1904966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009C16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714CA4A4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1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6E99BB5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*</w:t>
            </w:r>
          </w:p>
          <w:p w14:paraId="1AB5FEA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52F84B0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1A63220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81C981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3453687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D6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6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2B3BC5F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2587F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DDCF6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C0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B1924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E93D82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8D7182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EC6191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0BD2C2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B7338E" w14:paraId="64CDAD0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C69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BE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4AC4758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DDE55C5" w14:textId="77777777" w:rsidR="00B7338E" w:rsidRDefault="00B7338E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058D6593" w14:textId="77777777" w:rsidR="00B7338E" w:rsidRDefault="00B7338E">
            <w:pPr>
              <w:pStyle w:val="TAL"/>
              <w:rPr>
                <w:lang w:val="nb-NO" w:eastAsia="en-GB"/>
              </w:rPr>
            </w:pPr>
          </w:p>
          <w:p w14:paraId="1C7E676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3850F02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C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597D52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7DF6E4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9561E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2ADA57F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56CEE7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F05991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8433620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40C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E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65481F99" w14:textId="77777777" w:rsidR="00B7338E" w:rsidRDefault="00B7338E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1AF111E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2D4915F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4B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DDA23F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4A365C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840DA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40BDC3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0CE89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1B8A69F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AF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Service Category used for the virtual </w:t>
            </w:r>
            <w:proofErr w:type="gramStart"/>
            <w:r>
              <w:rPr>
                <w:lang w:eastAsia="en-GB"/>
              </w:rPr>
              <w:t>connection  Egress</w:t>
            </w:r>
            <w:proofErr w:type="gramEnd"/>
            <w:r>
              <w:rPr>
                <w:lang w:eastAsia="en-GB"/>
              </w:rPr>
              <w:t xml:space="preserve">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451B1C6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3C1E739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3FB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04D389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D81662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838C9D2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5A36D9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9B0B7D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7094E23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41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A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5AD4427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1C0788CF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818270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>Null, AAL</w:t>
            </w:r>
            <w:proofErr w:type="gramStart"/>
            <w:r>
              <w:rPr>
                <w:lang w:eastAsia="en-GB"/>
              </w:rPr>
              <w:t>1,...</w:t>
            </w:r>
            <w:proofErr w:type="gramEnd"/>
            <w:r>
              <w:rPr>
                <w:lang w:eastAsia="en-GB"/>
              </w:rPr>
              <w:t xml:space="preserve">.. </w:t>
            </w:r>
          </w:p>
          <w:p w14:paraId="019EB38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66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5B1AA83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8B424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1F3446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C94DF8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5098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CE74D8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B9435F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DF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CA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4824160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B6DAF7C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9F1F094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1A7310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610125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E3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867D7C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CE08C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53343B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ABA5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9ED37E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0C85FEFF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25304A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D01E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01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5AD043FB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CCE029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8C02E8F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FC6D72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A37D9C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2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0BA9732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EB3E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6F6D27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5F42E7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3A756E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15BDEDA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348938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EA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FA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4E4A595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552A9E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F4C3B4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A8B46D8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5C29B8D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66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8319EE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2A9953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ECEAA69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96C5DE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D5B460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1995B1A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0FFE5A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D96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A7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51F2582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92C392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099E3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AAC931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49944C46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E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E5AF77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2D5AD9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A7217C8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60732E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D38298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E9CD0B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9332CE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F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28D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4C4EB4C5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79BC5E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33C0A9D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16FDFD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3BE9F0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23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52AB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21095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8705DC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9CB130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EA5118A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3D9E9E7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09323C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622F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FA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78D9DA4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897F3A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86BB6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73881A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DD31BC5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33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A36AC6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E809E4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74589E5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C8108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32FBC7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95D6FB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EBC2F7B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9B85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98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55428FF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59ADEE8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166701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61E77F2B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90679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30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F00DB0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EDEE287" w14:textId="77777777" w:rsidR="00B7338E" w:rsidRDefault="00B7338E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7A4FFD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F736F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A0572F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E18F6AC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91F78B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3310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B3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32C6FA2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67687B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D83F69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A9784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D346E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54A8D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7DF44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2B4F47A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B7BD82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2F319F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526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9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10F85DE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336ED4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D39F439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35AD50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4EAA0D8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A0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3EE3A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553CF2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3DDEF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A033A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FEA59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C83AF91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A2FDD5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C08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96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78A64C6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ECEB170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A79E63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1826FC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7405FE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7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044AF1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5FDD0B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53D8BC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528E03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C2F307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962464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D8AD855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5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8C59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3E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9EA2F3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A323C" w14:textId="77777777" w:rsidR="00B7338E" w:rsidRDefault="00B7338E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85FD4B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2E364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67CBAA4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7B86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A8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7A76829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7C9F44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5AF6C766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484C69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CB326B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5" w:author="Zhulia Ayani" w:date="2024-08-09T16:26:00Z">
              <w:r w:rsidDel="00B7338E">
                <w:rPr>
                  <w:rFonts w:cs="Arial"/>
                  <w:szCs w:val="18"/>
                  <w:lang w:eastAsia="en-GB"/>
                </w:rPr>
                <w:delText>0..</w:delText>
              </w:r>
            </w:del>
            <w:r>
              <w:rPr>
                <w:rFonts w:cs="Arial"/>
                <w:szCs w:val="18"/>
                <w:lang w:eastAsia="en-GB"/>
              </w:rPr>
              <w:t>*</w:t>
            </w:r>
          </w:p>
          <w:p w14:paraId="0FE00D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2182E45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357F7E2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DAF6A99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5D40B56B" w14:textId="7F2105B4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4642ED1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E737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5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0EBC7C3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F59F3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CE925DE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575E944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7C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FDFF80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</w:t>
            </w:r>
          </w:p>
          <w:p w14:paraId="5E3ABE0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0E98965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ECD51B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A514180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3A64C0BD" w14:textId="5A1EB4EA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314FDD0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BB24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C8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06225BB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259E26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130FEC2" w14:textId="77777777" w:rsidR="00B7338E" w:rsidRDefault="00B7338E">
            <w:pPr>
              <w:pStyle w:val="TAL"/>
              <w:rPr>
                <w:szCs w:val="18"/>
                <w:lang w:eastAsia="en-GB"/>
              </w:rPr>
            </w:pPr>
          </w:p>
          <w:p w14:paraId="1FAA22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B0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DA1831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10" w:author="Zhulia Ayani" w:date="2024-08-09T16:26:00Z">
              <w:r w:rsidDel="00B7338E">
                <w:rPr>
                  <w:lang w:eastAsia="en-GB"/>
                </w:rPr>
                <w:delText>0..</w:delText>
              </w:r>
            </w:del>
            <w:r>
              <w:rPr>
                <w:lang w:eastAsia="en-GB"/>
              </w:rPr>
              <w:t>*</w:t>
            </w:r>
          </w:p>
          <w:p w14:paraId="682ED3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6770421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58A5923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D573CAD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44B365A9" w14:textId="09AAA08D" w:rsidR="003B2805" w:rsidRDefault="003B2805">
            <w:pPr>
              <w:pStyle w:val="TAL"/>
              <w:rPr>
                <w:lang w:eastAsia="en-GB"/>
              </w:rPr>
            </w:pPr>
          </w:p>
        </w:tc>
      </w:tr>
    </w:tbl>
    <w:p w14:paraId="06D3C5F0" w14:textId="77777777" w:rsidR="00E23090" w:rsidRPr="0099082B" w:rsidRDefault="00E23090" w:rsidP="00B7338E">
      <w:pPr>
        <w:pStyle w:val="Heading3"/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320F" w14:textId="77777777" w:rsidR="000B7B85" w:rsidRDefault="000B7B85">
      <w:r>
        <w:separator/>
      </w:r>
    </w:p>
  </w:endnote>
  <w:endnote w:type="continuationSeparator" w:id="0">
    <w:p w14:paraId="5DD5CF88" w14:textId="77777777" w:rsidR="000B7B85" w:rsidRDefault="000B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7B2D" w14:textId="77777777" w:rsidR="000B7B85" w:rsidRDefault="000B7B85">
      <w:r>
        <w:separator/>
      </w:r>
    </w:p>
  </w:footnote>
  <w:footnote w:type="continuationSeparator" w:id="0">
    <w:p w14:paraId="2C440B74" w14:textId="77777777" w:rsidR="000B7B85" w:rsidRDefault="000B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66A1"/>
    <w:rsid w:val="00063021"/>
    <w:rsid w:val="000A6394"/>
    <w:rsid w:val="000B14E1"/>
    <w:rsid w:val="000B7B85"/>
    <w:rsid w:val="000B7FED"/>
    <w:rsid w:val="000C038A"/>
    <w:rsid w:val="000C6598"/>
    <w:rsid w:val="000D44B3"/>
    <w:rsid w:val="000E014D"/>
    <w:rsid w:val="000E2A0B"/>
    <w:rsid w:val="000E6402"/>
    <w:rsid w:val="000E6C02"/>
    <w:rsid w:val="00100CCD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45A0"/>
    <w:rsid w:val="001E293E"/>
    <w:rsid w:val="001E41F3"/>
    <w:rsid w:val="001E52ED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05C6"/>
    <w:rsid w:val="003036D2"/>
    <w:rsid w:val="00305409"/>
    <w:rsid w:val="00321479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B2805"/>
    <w:rsid w:val="003D0A48"/>
    <w:rsid w:val="003E1A36"/>
    <w:rsid w:val="003F38D8"/>
    <w:rsid w:val="003F3C24"/>
    <w:rsid w:val="00410371"/>
    <w:rsid w:val="0041080C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1D4D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77FC4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7A3D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4A4A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7338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0E33"/>
    <w:rsid w:val="00C61A91"/>
    <w:rsid w:val="00C66BA2"/>
    <w:rsid w:val="00C7103B"/>
    <w:rsid w:val="00C753E4"/>
    <w:rsid w:val="00C95985"/>
    <w:rsid w:val="00CB0E9F"/>
    <w:rsid w:val="00CB0F1E"/>
    <w:rsid w:val="00CC5026"/>
    <w:rsid w:val="00CC68D0"/>
    <w:rsid w:val="00CF34B5"/>
    <w:rsid w:val="00CF5C18"/>
    <w:rsid w:val="00D03251"/>
    <w:rsid w:val="00D03F9A"/>
    <w:rsid w:val="00D06D51"/>
    <w:rsid w:val="00D22C2F"/>
    <w:rsid w:val="00D24991"/>
    <w:rsid w:val="00D50255"/>
    <w:rsid w:val="00D54A09"/>
    <w:rsid w:val="00D66520"/>
    <w:rsid w:val="00D83BA5"/>
    <w:rsid w:val="00DA048B"/>
    <w:rsid w:val="00DA7293"/>
    <w:rsid w:val="00DD2656"/>
    <w:rsid w:val="00DE2498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3281B"/>
    <w:rsid w:val="00F37C98"/>
    <w:rsid w:val="00F433F0"/>
    <w:rsid w:val="00F53069"/>
    <w:rsid w:val="00F539B8"/>
    <w:rsid w:val="00F7435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F7435E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6</cp:revision>
  <cp:lastPrinted>1899-12-31T23:00:00Z</cp:lastPrinted>
  <dcterms:created xsi:type="dcterms:W3CDTF">2024-08-09T14:24:00Z</dcterms:created>
  <dcterms:modified xsi:type="dcterms:W3CDTF">2024-08-09T14:31:00Z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